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8C2" w:rsidRDefault="005C38C2" w:rsidP="005C38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CHATTOK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C38C2" w:rsidRDefault="005C38C2" w:rsidP="005C38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Fifield, Berkshire. Batchelor of decretals.</w:t>
      </w:r>
    </w:p>
    <w:p w:rsidR="005C38C2" w:rsidRDefault="005C38C2" w:rsidP="005C38C2">
      <w:pPr>
        <w:rPr>
          <w:rFonts w:ascii="Times New Roman" w:hAnsi="Times New Roman" w:cs="Times New Roman"/>
        </w:rPr>
      </w:pPr>
    </w:p>
    <w:p w:rsidR="005C38C2" w:rsidRDefault="005C38C2" w:rsidP="005C38C2">
      <w:pPr>
        <w:rPr>
          <w:rFonts w:ascii="Times New Roman" w:hAnsi="Times New Roman" w:cs="Times New Roman"/>
        </w:rPr>
      </w:pPr>
    </w:p>
    <w:p w:rsidR="005C38C2" w:rsidRDefault="005C38C2" w:rsidP="005C38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Bodston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Crostacre</w:t>
      </w:r>
      <w:proofErr w:type="spellEnd"/>
    </w:p>
    <w:p w:rsidR="005C38C2" w:rsidRDefault="005C38C2" w:rsidP="005C38C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Wyke</w:t>
      </w:r>
      <w:proofErr w:type="spellEnd"/>
      <w:r>
        <w:rPr>
          <w:rFonts w:ascii="Times New Roman" w:hAnsi="Times New Roman" w:cs="Times New Roman"/>
        </w:rPr>
        <w:t xml:space="preserve">(q.v.), Walter </w:t>
      </w:r>
      <w:proofErr w:type="spellStart"/>
      <w:r>
        <w:rPr>
          <w:rFonts w:ascii="Times New Roman" w:hAnsi="Times New Roman" w:cs="Times New Roman"/>
        </w:rPr>
        <w:t>Lightfote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Wyke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Spene</w:t>
      </w:r>
      <w:proofErr w:type="spellEnd"/>
      <w:r>
        <w:rPr>
          <w:rFonts w:ascii="Times New Roman" w:hAnsi="Times New Roman" w:cs="Times New Roman"/>
        </w:rPr>
        <w:t xml:space="preserve"> of Fifield(q.v.).</w:t>
      </w:r>
    </w:p>
    <w:p w:rsidR="005C38C2" w:rsidRDefault="005C38C2" w:rsidP="005C38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5C38C2" w:rsidRDefault="005C38C2" w:rsidP="005C38C2">
      <w:pPr>
        <w:rPr>
          <w:rFonts w:ascii="Times New Roman" w:hAnsi="Times New Roman" w:cs="Times New Roman"/>
        </w:rPr>
      </w:pPr>
    </w:p>
    <w:p w:rsidR="005C38C2" w:rsidRDefault="005C38C2" w:rsidP="005C38C2">
      <w:pPr>
        <w:rPr>
          <w:rFonts w:ascii="Times New Roman" w:hAnsi="Times New Roman" w:cs="Times New Roman"/>
        </w:rPr>
      </w:pPr>
    </w:p>
    <w:p w:rsidR="005C38C2" w:rsidRDefault="005C38C2" w:rsidP="005C38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February 2017</w:t>
      </w:r>
    </w:p>
    <w:p w:rsidR="006B2F86" w:rsidRPr="00E71FC3" w:rsidRDefault="005C38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8C2" w:rsidRDefault="005C38C2" w:rsidP="00E71FC3">
      <w:r>
        <w:separator/>
      </w:r>
    </w:p>
  </w:endnote>
  <w:endnote w:type="continuationSeparator" w:id="0">
    <w:p w:rsidR="005C38C2" w:rsidRDefault="005C38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8C2" w:rsidRDefault="005C38C2" w:rsidP="00E71FC3">
      <w:r>
        <w:separator/>
      </w:r>
    </w:p>
  </w:footnote>
  <w:footnote w:type="continuationSeparator" w:id="0">
    <w:p w:rsidR="005C38C2" w:rsidRDefault="005C38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8C2"/>
    <w:rsid w:val="001A7C09"/>
    <w:rsid w:val="00577BD5"/>
    <w:rsid w:val="005C38C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F8DE26-3A00-4DC8-87DC-10CB9891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38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2017-03-04T20:55:00Z</dcterms:created>
  <dcterms:modified xsi:type="dcterms:W3CDTF">2017-03-04T20:55:00Z</dcterms:modified>
</cp:coreProperties>
</file>